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391F6E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9F3D17C" w14:textId="65B88C67" w:rsidR="00391F6E" w:rsidRPr="008F6547" w:rsidRDefault="00C01E4B" w:rsidP="00391F6E">
            <w:r>
              <w:t>26-</w:t>
            </w:r>
            <w:r w:rsidR="002D3FC3">
              <w:t>16</w:t>
            </w:r>
            <w:r>
              <w:t>-LSW-Neu-</w:t>
            </w:r>
            <w:r w:rsidR="00A124C6">
              <w:t>Profilbauglasfassade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58200198" w:rsidR="00391F6E" w:rsidRPr="008F6547" w:rsidRDefault="00C01E4B" w:rsidP="00391F6E">
            <w:r>
              <w:t xml:space="preserve">Schulzentrum Wettringen – Anbau LSW </w:t>
            </w:r>
          </w:p>
        </w:tc>
      </w:tr>
      <w:tr w:rsidR="00391F6E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391F6E" w:rsidRPr="008F6547" w:rsidRDefault="00391F6E" w:rsidP="00391F6E"/>
        </w:tc>
      </w:tr>
      <w:tr w:rsidR="00391F6E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391F6E" w:rsidRPr="00597968" w:rsidRDefault="00391F6E" w:rsidP="00391F6E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391F6E" w:rsidRPr="00597968" w:rsidRDefault="00391F6E" w:rsidP="00391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391F6E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2AA7F53A" w:rsidR="00391F6E" w:rsidRPr="008F6547" w:rsidRDefault="00A124C6" w:rsidP="00391F6E">
            <w:r>
              <w:t>Profilbauglasfassade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2D3FC3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2D3FC3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77777777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3B6F8A" w:rsidRPr="000C28C8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2D3FC3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2D3FC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2D3FC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2D3FC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2D3FC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fldSimple w:instr="NUMPAGES  \* Arabic  \* MERGEFORMAT">
            <w:r w:rsidRPr="00463E14">
              <w:rPr>
                <w:rFonts w:cs="Arial"/>
                <w:b/>
                <w:noProof/>
                <w:sz w:val="16"/>
                <w:szCs w:val="16"/>
              </w:rPr>
              <w:t>3</w:t>
            </w:r>
          </w:fldSimple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27FB3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787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6B90"/>
    <w:rsid w:val="00236D09"/>
    <w:rsid w:val="00243788"/>
    <w:rsid w:val="002476B6"/>
    <w:rsid w:val="00247A38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3FC3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1A9F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383F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417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E7E06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37E6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4C6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5C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1E4B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44CA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454A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582</Words>
  <Characters>4846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Christel Janning</cp:lastModifiedBy>
  <cp:revision>14</cp:revision>
  <cp:lastPrinted>2019-04-10T06:42:00Z</cp:lastPrinted>
  <dcterms:created xsi:type="dcterms:W3CDTF">2025-02-06T07:54:00Z</dcterms:created>
  <dcterms:modified xsi:type="dcterms:W3CDTF">2026-05-15T09:26:00Z</dcterms:modified>
</cp:coreProperties>
</file>